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DD31D" w14:textId="77777777" w:rsidR="00AB7F95" w:rsidRDefault="00AB7F95" w:rsidP="00AB7F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BATEMAN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14:paraId="3838EDFB" w14:textId="77777777" w:rsidR="00AB7F95" w:rsidRDefault="00AB7F95" w:rsidP="00AB7F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West Retford, Nottinghamshire. Dyer.</w:t>
      </w:r>
    </w:p>
    <w:p w14:paraId="7B0E85FB" w14:textId="77777777" w:rsidR="00AB7F95" w:rsidRDefault="00AB7F95" w:rsidP="00AB7F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736D92E" w14:textId="77777777" w:rsidR="00AB7F95" w:rsidRDefault="00AB7F95" w:rsidP="00AB7F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E36A23D" w14:textId="77777777" w:rsidR="00AB7F95" w:rsidRDefault="00AB7F95" w:rsidP="00AB7F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1422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Scotte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trespass, assault and taking against him,</w:t>
      </w:r>
    </w:p>
    <w:p w14:paraId="60FAC09F" w14:textId="77777777" w:rsidR="00AB7F95" w:rsidRDefault="00AB7F95" w:rsidP="00AB7F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William Morton of Gunthorpe, Lincolnshire(q.v.), Alice Bailly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Kinmel</w:t>
      </w:r>
      <w:proofErr w:type="spellEnd"/>
    </w:p>
    <w:p w14:paraId="0EBC7206" w14:textId="77777777" w:rsidR="00AB7F95" w:rsidRDefault="00AB7F95" w:rsidP="00AB7F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Ferry(q.v.), William Smyth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Worksop</w:t>
      </w:r>
      <w:proofErr w:type="spellEnd"/>
      <w:r>
        <w:rPr>
          <w:rFonts w:ascii="Times New Roman" w:hAnsi="Times New Roman" w:cs="Times New Roman"/>
          <w:sz w:val="24"/>
          <w:szCs w:val="24"/>
        </w:rPr>
        <w:t>, Nottinghamshire(q.v.), John</w:t>
      </w:r>
    </w:p>
    <w:p w14:paraId="6E6F16FC" w14:textId="77777777" w:rsidR="00AB7F95" w:rsidRDefault="00AB7F95" w:rsidP="00AB7F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Haukeswell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West Retford(q.v.) and Hugh Tollerton of West Retford(q.v.).</w:t>
      </w:r>
    </w:p>
    <w:p w14:paraId="36D1B457" w14:textId="77777777" w:rsidR="00AB7F95" w:rsidRDefault="00AB7F95" w:rsidP="00AB7F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1D2FD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http://aalt.law.uh.edu/Indices/CP40Indices/CP40no647/CP40no647Pl.htm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6002B93" w14:textId="77777777" w:rsidR="00AB7F95" w:rsidRDefault="00AB7F95" w:rsidP="00AB7F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F946231" w14:textId="77777777" w:rsidR="00AB7F95" w:rsidRDefault="00AB7F95" w:rsidP="00AB7F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A87F00E" w14:textId="77777777" w:rsidR="00AB7F95" w:rsidRDefault="00AB7F95" w:rsidP="00AB7F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July 2022</w:t>
      </w:r>
    </w:p>
    <w:p w14:paraId="57C3643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97B0C" w14:textId="77777777" w:rsidR="00AB7F95" w:rsidRDefault="00AB7F95" w:rsidP="009139A6">
      <w:r>
        <w:separator/>
      </w:r>
    </w:p>
  </w:endnote>
  <w:endnote w:type="continuationSeparator" w:id="0">
    <w:p w14:paraId="0AF8712E" w14:textId="77777777" w:rsidR="00AB7F95" w:rsidRDefault="00AB7F9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51F6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2903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5A58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8CDE6" w14:textId="77777777" w:rsidR="00AB7F95" w:rsidRDefault="00AB7F95" w:rsidP="009139A6">
      <w:r>
        <w:separator/>
      </w:r>
    </w:p>
  </w:footnote>
  <w:footnote w:type="continuationSeparator" w:id="0">
    <w:p w14:paraId="32A4B1B6" w14:textId="77777777" w:rsidR="00AB7F95" w:rsidRDefault="00AB7F9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5D93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6DF7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163B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F95"/>
    <w:rsid w:val="000666E0"/>
    <w:rsid w:val="002510B7"/>
    <w:rsid w:val="005C130B"/>
    <w:rsid w:val="00826F5C"/>
    <w:rsid w:val="009139A6"/>
    <w:rsid w:val="009448BB"/>
    <w:rsid w:val="00A3176C"/>
    <w:rsid w:val="00AB7F95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9A195F"/>
  <w15:chartTrackingRefBased/>
  <w15:docId w15:val="{CE268322-259A-4293-A4BC-A69B4C73E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B7F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2022-07-11T07:34:00Z</dcterms:created>
  <dcterms:modified xsi:type="dcterms:W3CDTF">2022-07-11T07:35:00Z</dcterms:modified>
</cp:coreProperties>
</file>